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Newcastle-under-Lyme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Newcastle-under-Lyme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Newcastle-under-Lyme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Newcastle-under-Lyme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Newcastle-under-Lyme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Newcastle-under-Lyme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67.6% </w:t>
      </w:r>
      <w:r w:rsidRPr="004747BF">
        <w:rPr>
          <w:rFonts w:ascii="Libre Franklin Light" w:eastAsia="Times New Roman" w:hAnsi="Libre Franklin Light" w:cs="Calibri Light"/>
        </w:rPr>
        <w:t xml:space="preserve">of those respondents classified as PGSI 8+ in Newcastle-under-Lyme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Newcastle-under-Lyme is estimated to be </w:t>
      </w:r>
      <w:r w:rsidRPr="00773DF7">
        <w:rPr>
          <w:rFonts w:ascii="Libre Franklin Light" w:eastAsia="Times New Roman" w:hAnsi="Libre Franklin Light" w:cs="Calibri Light"/>
          <w:b/>
          <w:bCs/>
          <w:color w:val="C45911" w:themeColor="accent2" w:themeShade="BF"/>
        </w:rPr>
        <w:t xml:space="preserve">£1,924,819</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Newcastle-under-Lyme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Newcastle-under-Lyme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Newcastle-under-Lyme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Newcastle-under-Lyme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ewcastle-under-Lym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Newcastle-under-Lyme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ewcastle-under-Lym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Newcastle-under-Lyme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Newcastle-under-Lyme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ewcastle-under-Lym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Newcastle-under-Lyme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Newcastle-under-Lyme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Newcastle-under-Lyme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Newcastle-under-Lyme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Newcastle-under-Lyme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Newcastle-under-Lyme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£1,924,819</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Newcastle-under-Lyme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£31,352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£648,380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£46,448</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£13,063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£23,950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£1,161,626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£1,924,819</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Newcastle-under-Lyme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Newcastle-under-Lyme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23.6%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Newcastle-under-Lyme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Newcastle-under-Lyme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Newcastle-under-Lyme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Newcastle-under-Lyme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Newcastle-under-Lyme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23.6%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Newcastle-under-Lyme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Newcastle-under-Lyme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Newcastle-under-Lyme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Newcastle-under-Lyme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Newcastle-under-Lyme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B07A7E2-A34D-4139-BB73-5622F959855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